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предоставлению муниципальной</w:t>
      </w: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услуги </w:t>
      </w:r>
      <w:r w:rsidRPr="00BC51A2">
        <w:rPr>
          <w:rFonts w:ascii="Times New Roman" w:hAnsi="Times New Roman"/>
          <w:sz w:val="28"/>
          <w:szCs w:val="28"/>
        </w:rPr>
        <w:t xml:space="preserve">«Принятие на учет граждан в </w:t>
      </w: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BC51A2">
        <w:rPr>
          <w:rFonts w:ascii="Times New Roman" w:hAnsi="Times New Roman"/>
          <w:sz w:val="28"/>
          <w:szCs w:val="28"/>
        </w:rPr>
        <w:t xml:space="preserve">качестве нуждающихся в жилых </w:t>
      </w: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BC51A2">
        <w:rPr>
          <w:rFonts w:ascii="Times New Roman" w:hAnsi="Times New Roman"/>
          <w:sz w:val="28"/>
          <w:szCs w:val="28"/>
        </w:rPr>
        <w:t xml:space="preserve">помещениях, предоставляемых по </w:t>
      </w:r>
    </w:p>
    <w:p w:rsidR="009231C4" w:rsidRPr="00BC51A2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BC51A2">
        <w:rPr>
          <w:rFonts w:ascii="Times New Roman" w:hAnsi="Times New Roman"/>
          <w:sz w:val="28"/>
          <w:szCs w:val="28"/>
        </w:rPr>
        <w:t>договорам социального найма»</w:t>
      </w: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9231C4" w:rsidRPr="002143E8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2143E8">
        <w:rPr>
          <w:rFonts w:ascii="Times New Roman" w:hAnsi="Times New Roman"/>
          <w:sz w:val="28"/>
          <w:szCs w:val="28"/>
        </w:rPr>
        <w:t xml:space="preserve">Главе </w:t>
      </w: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  <w:r w:rsidRPr="002143E8">
        <w:rPr>
          <w:rFonts w:ascii="Times New Roman" w:hAnsi="Times New Roman"/>
          <w:sz w:val="28"/>
          <w:szCs w:val="28"/>
        </w:rPr>
        <w:t xml:space="preserve"> </w:t>
      </w: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9231C4" w:rsidRPr="008B518C" w:rsidRDefault="009231C4" w:rsidP="00B32374">
      <w:pPr>
        <w:spacing w:after="0" w:line="240" w:lineRule="auto"/>
        <w:ind w:firstLine="48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/>
          <w:sz w:val="16"/>
          <w:szCs w:val="16"/>
        </w:rPr>
        <w:t>(Ф.И.О.)</w:t>
      </w: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9231C4" w:rsidRPr="008B518C" w:rsidRDefault="009231C4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</w:t>
      </w:r>
      <w:r w:rsidRPr="008B518C">
        <w:rPr>
          <w:rFonts w:ascii="Times New Roman" w:hAnsi="Times New Roman"/>
          <w:sz w:val="18"/>
          <w:szCs w:val="18"/>
        </w:rPr>
        <w:t>(</w:t>
      </w:r>
      <w:r>
        <w:rPr>
          <w:rFonts w:ascii="Times New Roman" w:hAnsi="Times New Roman"/>
          <w:sz w:val="18"/>
          <w:szCs w:val="18"/>
        </w:rPr>
        <w:t xml:space="preserve">Ф.И.О. </w:t>
      </w:r>
      <w:r w:rsidRPr="008B518C">
        <w:rPr>
          <w:rFonts w:ascii="Times New Roman" w:hAnsi="Times New Roman"/>
          <w:sz w:val="18"/>
          <w:szCs w:val="18"/>
        </w:rPr>
        <w:t>.заявителя)</w:t>
      </w: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9231C4" w:rsidRPr="008B518C" w:rsidRDefault="009231C4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</w:t>
      </w:r>
      <w:r w:rsidRPr="008B518C">
        <w:rPr>
          <w:rFonts w:ascii="Times New Roman" w:hAnsi="Times New Roman"/>
          <w:sz w:val="18"/>
          <w:szCs w:val="18"/>
        </w:rPr>
        <w:t>(место жительства )</w:t>
      </w: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9231C4" w:rsidRPr="008B518C" w:rsidRDefault="009231C4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/>
          <w:sz w:val="18"/>
          <w:szCs w:val="18"/>
        </w:rPr>
        <w:t xml:space="preserve">(электронная почта, номер телефона) </w:t>
      </w:r>
    </w:p>
    <w:p w:rsidR="009231C4" w:rsidRPr="008B518C" w:rsidRDefault="009231C4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</w:p>
    <w:p w:rsidR="009231C4" w:rsidRDefault="009231C4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31C4" w:rsidRDefault="009231C4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31C4" w:rsidRDefault="009231C4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9231C4" w:rsidRDefault="009231C4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оставлении без рассмотрения заявления о предоставлении </w:t>
      </w:r>
    </w:p>
    <w:p w:rsidR="009231C4" w:rsidRDefault="009231C4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услуги </w:t>
      </w:r>
    </w:p>
    <w:p w:rsidR="009231C4" w:rsidRDefault="009231C4" w:rsidP="00B3237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9231C4" w:rsidRDefault="009231C4" w:rsidP="00290D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«___»_______________  ______г.  я обратился в Администрацию муниципального образования Белореченский район с заявлением (запросом) о предоставлении муниципальной услуги  ______________________________ __________________________________________________________________.</w:t>
      </w:r>
    </w:p>
    <w:p w:rsidR="009231C4" w:rsidRDefault="009231C4" w:rsidP="00B32374">
      <w:pPr>
        <w:spacing w:after="0" w:line="240" w:lineRule="auto"/>
        <w:ind w:firstLine="709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Pr="00B32374">
        <w:rPr>
          <w:rFonts w:ascii="Times New Roman" w:hAnsi="Times New Roman"/>
          <w:sz w:val="18"/>
          <w:szCs w:val="18"/>
        </w:rPr>
        <w:t xml:space="preserve">(название муниципальной услуги) </w:t>
      </w:r>
    </w:p>
    <w:p w:rsidR="009231C4" w:rsidRDefault="009231C4" w:rsidP="00290D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D03">
        <w:rPr>
          <w:rFonts w:ascii="Times New Roman" w:hAnsi="Times New Roman"/>
          <w:sz w:val="28"/>
          <w:szCs w:val="28"/>
        </w:rPr>
        <w:t xml:space="preserve">В настоящее время необходимость </w:t>
      </w:r>
      <w:r>
        <w:rPr>
          <w:rFonts w:ascii="Times New Roman" w:hAnsi="Times New Roman"/>
          <w:sz w:val="28"/>
          <w:szCs w:val="28"/>
        </w:rPr>
        <w:t xml:space="preserve"> получения мной указанной муниципальной услуги отпала, в связи с чем  поданное мной  заявление о предоставлении муниципальной услуги прошу оставить  без рассмотрения.  </w:t>
      </w:r>
    </w:p>
    <w:p w:rsidR="009231C4" w:rsidRDefault="009231C4" w:rsidP="00290D03">
      <w:pPr>
        <w:rPr>
          <w:rFonts w:ascii="Times New Roman" w:hAnsi="Times New Roman"/>
          <w:sz w:val="28"/>
          <w:szCs w:val="28"/>
        </w:rPr>
      </w:pPr>
    </w:p>
    <w:p w:rsidR="009231C4" w:rsidRDefault="009231C4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«___» __________________ 20__г.                       </w:t>
      </w:r>
    </w:p>
    <w:p w:rsidR="009231C4" w:rsidRDefault="009231C4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31C4" w:rsidRDefault="009231C4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90D03">
        <w:rPr>
          <w:rFonts w:ascii="Times New Roman" w:hAnsi="Times New Roman"/>
          <w:sz w:val="18"/>
          <w:szCs w:val="18"/>
        </w:rPr>
        <w:t>_______________________</w:t>
      </w:r>
      <w:r>
        <w:rPr>
          <w:rFonts w:ascii="Times New Roman" w:hAnsi="Times New Roman"/>
          <w:sz w:val="18"/>
          <w:szCs w:val="18"/>
        </w:rPr>
        <w:t>_______________</w:t>
      </w:r>
      <w:r w:rsidRPr="00290D03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>_____________________________________</w:t>
      </w:r>
      <w:r w:rsidRPr="00290D03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                      </w:t>
      </w:r>
    </w:p>
    <w:p w:rsidR="009231C4" w:rsidRPr="00290D03" w:rsidRDefault="009231C4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</w:t>
      </w:r>
      <w:r w:rsidRPr="00290D03">
        <w:rPr>
          <w:rFonts w:ascii="Times New Roman" w:hAnsi="Times New Roman"/>
          <w:sz w:val="18"/>
          <w:szCs w:val="18"/>
        </w:rPr>
        <w:t>(подпись)</w:t>
      </w:r>
      <w:r>
        <w:rPr>
          <w:rFonts w:ascii="Times New Roman" w:hAnsi="Times New Roman"/>
          <w:sz w:val="18"/>
          <w:szCs w:val="18"/>
        </w:rPr>
        <w:tab/>
        <w:t>(ф.и.о.)</w:t>
      </w:r>
    </w:p>
    <w:sectPr w:rsidR="009231C4" w:rsidRPr="00290D03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2374"/>
    <w:rsid w:val="00087BC4"/>
    <w:rsid w:val="000A1860"/>
    <w:rsid w:val="000D1D65"/>
    <w:rsid w:val="00163B95"/>
    <w:rsid w:val="001748E7"/>
    <w:rsid w:val="00185E4C"/>
    <w:rsid w:val="002143E8"/>
    <w:rsid w:val="00290D03"/>
    <w:rsid w:val="00861984"/>
    <w:rsid w:val="008B518C"/>
    <w:rsid w:val="00902782"/>
    <w:rsid w:val="009231C4"/>
    <w:rsid w:val="00955290"/>
    <w:rsid w:val="00A1291E"/>
    <w:rsid w:val="00B2588A"/>
    <w:rsid w:val="00B32374"/>
    <w:rsid w:val="00BB53AF"/>
    <w:rsid w:val="00BC51A2"/>
    <w:rsid w:val="00BE12B0"/>
    <w:rsid w:val="00CC63B3"/>
    <w:rsid w:val="00FE1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33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220</Words>
  <Characters>1260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zaika</dc:creator>
  <cp:keywords/>
  <dc:description/>
  <cp:lastModifiedBy>popova</cp:lastModifiedBy>
  <cp:revision>2</cp:revision>
  <cp:lastPrinted>2020-10-28T14:02:00Z</cp:lastPrinted>
  <dcterms:created xsi:type="dcterms:W3CDTF">2020-10-28T14:02:00Z</dcterms:created>
  <dcterms:modified xsi:type="dcterms:W3CDTF">2020-10-28T14:02:00Z</dcterms:modified>
</cp:coreProperties>
</file>